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6AE" w:rsidRDefault="004246AE" w:rsidP="004246AE">
      <w:pPr>
        <w:pStyle w:val="NoSpacing"/>
        <w:tabs>
          <w:tab w:val="left" w:pos="33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PYLLON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246AE" w:rsidRDefault="004246AE" w:rsidP="004246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Braham, Suffolk.</w:t>
      </w:r>
    </w:p>
    <w:p w:rsidR="004246AE" w:rsidRDefault="004246AE" w:rsidP="004246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46AE" w:rsidRDefault="004246AE" w:rsidP="004246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46AE" w:rsidRDefault="004246AE" w:rsidP="004246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Apr.1419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</w:t>
      </w:r>
      <w:r>
        <w:rPr>
          <w:rFonts w:ascii="Times New Roman" w:hAnsi="Times New Roman" w:cs="Times New Roman"/>
          <w:sz w:val="24"/>
          <w:szCs w:val="24"/>
        </w:rPr>
        <w:t>on post mortem held in Ipswich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46AE" w:rsidRDefault="004246AE" w:rsidP="004246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the lands of the late Elizabeth </w:t>
      </w:r>
      <w:proofErr w:type="spellStart"/>
      <w:r>
        <w:rPr>
          <w:rFonts w:ascii="Times New Roman" w:hAnsi="Times New Roman" w:cs="Times New Roman"/>
          <w:sz w:val="24"/>
          <w:szCs w:val="24"/>
        </w:rPr>
        <w:t>Wolverston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4246AE" w:rsidRDefault="004246AE" w:rsidP="004246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21-264)</w:t>
      </w:r>
    </w:p>
    <w:p w:rsidR="004246AE" w:rsidRDefault="004246AE" w:rsidP="004246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46AE" w:rsidRDefault="004246AE" w:rsidP="004246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4246AE" w:rsidRDefault="004246AE" w:rsidP="004246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February 2016</w:t>
      </w:r>
    </w:p>
    <w:sectPr w:rsidR="00DD5B8A" w:rsidRPr="004246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46AE" w:rsidRDefault="004246AE" w:rsidP="00564E3C">
      <w:pPr>
        <w:spacing w:after="0" w:line="240" w:lineRule="auto"/>
      </w:pPr>
      <w:r>
        <w:separator/>
      </w:r>
    </w:p>
  </w:endnote>
  <w:endnote w:type="continuationSeparator" w:id="0">
    <w:p w:rsidR="004246AE" w:rsidRDefault="004246A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246AE">
      <w:rPr>
        <w:rFonts w:ascii="Times New Roman" w:hAnsi="Times New Roman" w:cs="Times New Roman"/>
        <w:noProof/>
        <w:sz w:val="24"/>
        <w:szCs w:val="24"/>
      </w:rPr>
      <w:t>21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46AE" w:rsidRDefault="004246AE" w:rsidP="00564E3C">
      <w:pPr>
        <w:spacing w:after="0" w:line="240" w:lineRule="auto"/>
      </w:pPr>
      <w:r>
        <w:separator/>
      </w:r>
    </w:p>
  </w:footnote>
  <w:footnote w:type="continuationSeparator" w:id="0">
    <w:p w:rsidR="004246AE" w:rsidRDefault="004246A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6AE"/>
    <w:rsid w:val="00372DC6"/>
    <w:rsid w:val="004246AE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18DC3"/>
  <w15:chartTrackingRefBased/>
  <w15:docId w15:val="{148F1752-E830-4373-87C4-8E09C6481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2016-02-21T19:16:00Z</dcterms:created>
  <dcterms:modified xsi:type="dcterms:W3CDTF">2016-02-21T19:17:00Z</dcterms:modified>
</cp:coreProperties>
</file>